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7AE" w:rsidRPr="00A37D9F" w:rsidRDefault="00B907AE" w:rsidP="00B30639">
      <w:bookmarkStart w:id="0" w:name="_GoBack"/>
      <w:bookmarkEnd w:id="0"/>
      <w:r w:rsidRPr="00A37D9F">
        <w:t xml:space="preserve">Filmanmeldelse – ”The </w:t>
      </w:r>
      <w:proofErr w:type="spellStart"/>
      <w:r w:rsidRPr="00A37D9F">
        <w:t>Gridiron</w:t>
      </w:r>
      <w:proofErr w:type="spellEnd"/>
      <w:r w:rsidRPr="00A37D9F">
        <w:t xml:space="preserve"> Gang”</w:t>
      </w:r>
    </w:p>
    <w:p w:rsidR="00B907AE" w:rsidRPr="00A37D9F" w:rsidRDefault="00B907AE" w:rsidP="00B30639">
      <w:r w:rsidRPr="00A37D9F">
        <w:t>Kilde: Berlingske Tidende</w:t>
      </w:r>
    </w:p>
    <w:p w:rsidR="00B907AE" w:rsidRPr="00A37D9F" w:rsidRDefault="00B907AE" w:rsidP="00B30639"/>
    <w:p w:rsidR="00B907AE" w:rsidRPr="00A37D9F" w:rsidRDefault="00082197" w:rsidP="00B30639">
      <w:r>
        <w:rPr>
          <w:noProof/>
        </w:rPr>
        <w:drawing>
          <wp:anchor distT="0" distB="0" distL="114300" distR="114300" simplePos="0" relativeHeight="251657728" behindDoc="0" locked="0" layoutInCell="1" allowOverlap="1">
            <wp:simplePos x="0" y="0"/>
            <wp:positionH relativeFrom="column">
              <wp:posOffset>4479925</wp:posOffset>
            </wp:positionH>
            <wp:positionV relativeFrom="paragraph">
              <wp:posOffset>55245</wp:posOffset>
            </wp:positionV>
            <wp:extent cx="1520190" cy="2265045"/>
            <wp:effectExtent l="19050" t="0" r="3810" b="0"/>
            <wp:wrapSquare wrapText="bothSides"/>
            <wp:docPr id="2" name="Billede 2"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4" tooltip="&quot;Gridiron Gang&quot;"/>
                    </pic:cNvPr>
                    <pic:cNvPicPr>
                      <a:picLocks noChangeAspect="1" noChangeArrowheads="1"/>
                    </pic:cNvPicPr>
                  </pic:nvPicPr>
                  <pic:blipFill>
                    <a:blip r:embed="rId5" r:link="rId6"/>
                    <a:srcRect/>
                    <a:stretch>
                      <a:fillRect/>
                    </a:stretch>
                  </pic:blipFill>
                  <pic:spPr bwMode="auto">
                    <a:xfrm>
                      <a:off x="0" y="0"/>
                      <a:ext cx="1520190" cy="2265045"/>
                    </a:xfrm>
                    <a:prstGeom prst="rect">
                      <a:avLst/>
                    </a:prstGeom>
                    <a:noFill/>
                    <a:ln w="9525">
                      <a:noFill/>
                      <a:miter lim="800000"/>
                      <a:headEnd/>
                      <a:tailEnd/>
                    </a:ln>
                  </pic:spPr>
                </pic:pic>
              </a:graphicData>
            </a:graphic>
          </wp:anchor>
        </w:drawing>
      </w:r>
      <w:r w:rsidR="00B907AE" w:rsidRPr="00A37D9F">
        <w:t>Jernhårde drenge</w:t>
      </w:r>
    </w:p>
    <w:p w:rsidR="0025413E" w:rsidRPr="00A37D9F" w:rsidRDefault="00B907AE" w:rsidP="00B30639">
      <w:r w:rsidRPr="00A37D9F">
        <w:t xml:space="preserve">Film: »The </w:t>
      </w:r>
      <w:proofErr w:type="spellStart"/>
      <w:r w:rsidRPr="00A37D9F">
        <w:t>Gridiron</w:t>
      </w:r>
      <w:proofErr w:type="spellEnd"/>
      <w:r w:rsidRPr="00A37D9F">
        <w:t xml:space="preserve"> Gang«</w:t>
      </w:r>
    </w:p>
    <w:p w:rsidR="00B15249" w:rsidRPr="00A37D9F" w:rsidRDefault="00B15249" w:rsidP="00B30639"/>
    <w:p w:rsidR="00B907AE" w:rsidRPr="00A37D9F" w:rsidRDefault="00B907AE" w:rsidP="00B30639">
      <w:r w:rsidRPr="00A37D9F">
        <w:t>Den er klassisk, den er klichéfyldt, og den er cool. »</w:t>
      </w:r>
      <w:proofErr w:type="spellStart"/>
      <w:r w:rsidRPr="00A37D9F">
        <w:t>Gridiron</w:t>
      </w:r>
      <w:proofErr w:type="spellEnd"/>
      <w:r w:rsidRPr="00A37D9F">
        <w:t xml:space="preserve"> Gang« er historien om ungdomskriminelle, der finder håb på grønsværen. Baseret på virkelige hændelser, velproduceret og stærkt underholdende.</w:t>
      </w:r>
    </w:p>
    <w:p w:rsidR="00B907AE" w:rsidRPr="00A37D9F" w:rsidRDefault="00B907AE" w:rsidP="00B30639">
      <w:r w:rsidRPr="00A37D9F">
        <w:t xml:space="preserve">En film om en flok ungdomskriminelle,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B907AE" w:rsidRPr="00A37D9F" w:rsidRDefault="00B907AE" w:rsidP="00B30639">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B907AE" w:rsidRPr="00A37D9F" w:rsidRDefault="00B907AE" w:rsidP="00B30639">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sectPr w:rsidR="00B907AE" w:rsidRPr="00A37D9F" w:rsidSect="00CA660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7AE"/>
    <w:rsid w:val="00082197"/>
    <w:rsid w:val="0025413E"/>
    <w:rsid w:val="005274C7"/>
    <w:rsid w:val="005E1EFA"/>
    <w:rsid w:val="006C0BD7"/>
    <w:rsid w:val="007B3A83"/>
    <w:rsid w:val="007D0B4C"/>
    <w:rsid w:val="00A15A8D"/>
    <w:rsid w:val="00A37D9F"/>
    <w:rsid w:val="00B07570"/>
    <w:rsid w:val="00B15249"/>
    <w:rsid w:val="00B30639"/>
    <w:rsid w:val="00B907AE"/>
    <w:rsid w:val="00CA6603"/>
    <w:rsid w:val="00E52496"/>
    <w:rsid w:val="00EC0E2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B7B5ED-BA56-465B-8D54-0B4AD1B2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570"/>
    <w:pPr>
      <w:spacing w:after="200" w:line="276" w:lineRule="auto"/>
    </w:pPr>
    <w:rPr>
      <w:rFonts w:ascii="Calibri" w:hAnsi="Calibri"/>
      <w:sz w:val="22"/>
      <w:szCs w:val="24"/>
    </w:rPr>
  </w:style>
  <w:style w:type="paragraph" w:styleId="Heading1">
    <w:name w:val="heading 1"/>
    <w:basedOn w:val="Normal"/>
    <w:next w:val="Normal"/>
    <w:qFormat/>
    <w:rsid w:val="00B15249"/>
    <w:pPr>
      <w:keepNext/>
      <w:spacing w:before="60" w:after="480"/>
      <w:outlineLvl w:val="0"/>
    </w:pPr>
    <w:rPr>
      <w:rFonts w:cs="Arial"/>
      <w:b/>
      <w:bCs/>
      <w:kern w:val="32"/>
      <w:sz w:val="44"/>
      <w:szCs w:val="32"/>
    </w:rPr>
  </w:style>
  <w:style w:type="paragraph" w:styleId="Heading2">
    <w:name w:val="heading 2"/>
    <w:basedOn w:val="Normal"/>
    <w:next w:val="Normal"/>
    <w:qFormat/>
    <w:rsid w:val="00B15249"/>
    <w:pPr>
      <w:keepNext/>
      <w:spacing w:before="240" w:after="60"/>
      <w:outlineLvl w:val="1"/>
    </w:pPr>
    <w:rPr>
      <w:rFonts w:cs="Arial"/>
      <w:b/>
      <w:bCs/>
      <w:iCs/>
      <w:szCs w:val="28"/>
    </w:rPr>
  </w:style>
  <w:style w:type="paragraph" w:styleId="Heading3">
    <w:name w:val="heading 3"/>
    <w:basedOn w:val="Normal"/>
    <w:next w:val="Normal"/>
    <w:qFormat/>
    <w:rsid w:val="00B15249"/>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03/16/11/10m.jpg" TargetMode="External"/><Relationship Id="rId5" Type="http://schemas.openxmlformats.org/officeDocument/2006/relationships/image" Target="media/image1.jpeg"/><Relationship Id="rId4" Type="http://schemas.openxmlformats.org/officeDocument/2006/relationships/hyperlink" Target="http://www.imdb.com/title/tt0421206/photogalle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3</TotalTime>
  <Pages>1</Pages>
  <Words>314</Words>
  <Characters>1917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2227</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Allan Clausen</cp:lastModifiedBy>
  <cp:revision>5</cp:revision>
  <dcterms:created xsi:type="dcterms:W3CDTF">2007-04-24T11:02:00Z</dcterms:created>
  <dcterms:modified xsi:type="dcterms:W3CDTF">2013-10-10T09:08:00Z</dcterms:modified>
</cp:coreProperties>
</file>